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</w:tblGrid>
      <w:tr w:rsidR="00930BB3" w:rsidRPr="00AC7455" w:rsidTr="00AC7455">
        <w:tc>
          <w:tcPr>
            <w:tcW w:w="4253" w:type="dxa"/>
          </w:tcPr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/>
                <w:b/>
                <w:sz w:val="24"/>
                <w:szCs w:val="24"/>
              </w:rPr>
              <w:t>Photo</w:t>
            </w: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0BB3" w:rsidRPr="00AC7455" w:rsidRDefault="00930BB3" w:rsidP="00AC74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30BB3" w:rsidRDefault="00930BB3" w:rsidP="00E73CE4"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001DA">
        <w:rPr>
          <w:rFonts w:ascii="Times New Roman" w:hAnsi="Times New Roman"/>
          <w:b/>
          <w:sz w:val="24"/>
          <w:szCs w:val="24"/>
        </w:rPr>
        <w:t>Name</w:t>
      </w:r>
      <w:r w:rsidRPr="003001DA">
        <w:rPr>
          <w:rFonts w:ascii="Times New Roman" w:hAnsi="Times New Roman" w:hint="eastAsia"/>
          <w:b/>
          <w:sz w:val="24"/>
          <w:szCs w:val="24"/>
        </w:rPr>
        <w:t>【姓（全部大写），名】</w:t>
      </w:r>
      <w:r>
        <w:rPr>
          <w:rFonts w:ascii="Times New Roman" w:hAnsi="Times New Roman"/>
          <w:b/>
          <w:color w:val="FF0000"/>
          <w:sz w:val="24"/>
          <w:szCs w:val="24"/>
        </w:rPr>
        <w:t>WANG</w:t>
      </w:r>
      <w:r>
        <w:rPr>
          <w:rFonts w:ascii="Times New Roman" w:hAnsi="Times New Roman" w:hint="eastAsia"/>
          <w:b/>
          <w:color w:val="FF0000"/>
          <w:sz w:val="24"/>
          <w:szCs w:val="24"/>
        </w:rPr>
        <w:t>，</w:t>
      </w:r>
      <w:r>
        <w:rPr>
          <w:rFonts w:ascii="Times New Roman" w:hAnsi="Times New Roman"/>
          <w:b/>
          <w:color w:val="FF0000"/>
          <w:sz w:val="24"/>
          <w:szCs w:val="24"/>
        </w:rPr>
        <w:t>Tingxin</w:t>
      </w:r>
    </w:p>
    <w:p w:rsidR="00930BB3" w:rsidRPr="00E73CE4" w:rsidRDefault="00930BB3" w:rsidP="00E73CE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15"/>
        <w:gridCol w:w="5035"/>
      </w:tblGrid>
      <w:tr w:rsidR="00930BB3" w:rsidRPr="00AC7455" w:rsidTr="00AC7455">
        <w:tc>
          <w:tcPr>
            <w:tcW w:w="4315" w:type="dxa"/>
            <w:vAlign w:val="center"/>
          </w:tcPr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C7455">
              <w:rPr>
                <w:rFonts w:ascii="Times New Roman" w:hAnsi="Times New Roman"/>
                <w:b/>
                <w:sz w:val="24"/>
                <w:szCs w:val="24"/>
              </w:rPr>
              <w:t>Research Interests</w:t>
            </w: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（研究方向）</w:t>
            </w:r>
          </w:p>
        </w:tc>
        <w:tc>
          <w:tcPr>
            <w:tcW w:w="5035" w:type="dxa"/>
            <w:vAlign w:val="center"/>
          </w:tcPr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（填写</w:t>
            </w:r>
            <w:r w:rsidRPr="00AC7455">
              <w:rPr>
                <w:rFonts w:ascii="Times New Roman" w:hAnsi="Times New Roman"/>
                <w:b/>
                <w:sz w:val="24"/>
                <w:szCs w:val="24"/>
              </w:rPr>
              <w:t>2-3</w:t>
            </w: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个研究方向）</w:t>
            </w:r>
          </w:p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Art Theory, Designology, Fine Art</w:t>
            </w:r>
          </w:p>
        </w:tc>
      </w:tr>
      <w:tr w:rsidR="00930BB3" w:rsidRPr="00AC7455" w:rsidTr="00AC7455">
        <w:tc>
          <w:tcPr>
            <w:tcW w:w="4315" w:type="dxa"/>
            <w:vAlign w:val="center"/>
          </w:tcPr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/>
                <w:b/>
                <w:sz w:val="24"/>
                <w:szCs w:val="24"/>
              </w:rPr>
              <w:t>Recent Publications</w:t>
            </w:r>
            <w:bookmarkStart w:id="0" w:name="_GoBack"/>
            <w:bookmarkEnd w:id="0"/>
          </w:p>
        </w:tc>
        <w:tc>
          <w:tcPr>
            <w:tcW w:w="5035" w:type="dxa"/>
            <w:vAlign w:val="center"/>
          </w:tcPr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（请提供论著英文名称，出版社英文名称，及出版时间）如：</w:t>
            </w:r>
          </w:p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AC745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2015. “Sociology and Art</w:t>
            </w:r>
            <w:r w:rsidRPr="00AC7455">
              <w:rPr>
                <w:rFonts w:ascii="Times New Roman" w:hAnsi="Times New Roman" w:hint="eastAsia"/>
                <w:b/>
                <w:color w:val="FF0000"/>
                <w:sz w:val="24"/>
                <w:szCs w:val="24"/>
              </w:rPr>
              <w:t>：</w:t>
            </w:r>
            <w:r w:rsidRPr="00AC745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An Interview with Howard S. Becker.”</w:t>
            </w:r>
            <w:r w:rsidRPr="00AC745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Symbolic Interaction 38</w:t>
            </w:r>
            <w:r w:rsidRPr="00AC745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, no. 1</w:t>
            </w:r>
            <w:r w:rsidRPr="00AC7455">
              <w:rPr>
                <w:rFonts w:ascii="Times New Roman" w:hAnsi="Times New Roman" w:hint="eastAsia"/>
                <w:b/>
                <w:color w:val="FF0000"/>
                <w:sz w:val="24"/>
                <w:szCs w:val="24"/>
              </w:rPr>
              <w:t>：</w:t>
            </w:r>
            <w:r w:rsidRPr="00AC745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11-15</w:t>
            </w:r>
          </w:p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【出版时间，文章标题（引号），期刊名称及总卷数（斜体），具体期数，页码】</w:t>
            </w:r>
          </w:p>
        </w:tc>
      </w:tr>
      <w:tr w:rsidR="00930BB3" w:rsidRPr="00AC7455" w:rsidTr="00AC7455">
        <w:tc>
          <w:tcPr>
            <w:tcW w:w="4315" w:type="dxa"/>
            <w:vAlign w:val="center"/>
          </w:tcPr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/>
                <w:b/>
                <w:sz w:val="24"/>
                <w:szCs w:val="24"/>
              </w:rPr>
              <w:t>Contact</w:t>
            </w: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（联系方式）</w:t>
            </w:r>
          </w:p>
        </w:tc>
        <w:tc>
          <w:tcPr>
            <w:tcW w:w="5035" w:type="dxa"/>
            <w:vAlign w:val="center"/>
          </w:tcPr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Times New Roman" w:hAnsi="Times New Roman" w:hint="eastAsia"/>
                <w:b/>
                <w:sz w:val="24"/>
                <w:szCs w:val="24"/>
              </w:rPr>
              <w:t>（常用电子邮箱）</w:t>
            </w:r>
          </w:p>
          <w:p w:rsidR="00930BB3" w:rsidRPr="00AC7455" w:rsidRDefault="00930BB3" w:rsidP="00AC7455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C7455">
              <w:rPr>
                <w:rFonts w:ascii="宋体" w:hAnsi="宋体"/>
                <w:b/>
                <w:color w:val="FF0000"/>
                <w:sz w:val="21"/>
                <w:szCs w:val="21"/>
              </w:rPr>
              <w:t>yishuxue@seu.edu.cn</w:t>
            </w:r>
          </w:p>
        </w:tc>
      </w:tr>
    </w:tbl>
    <w:p w:rsidR="00930BB3" w:rsidRDefault="00930BB3">
      <w:pPr>
        <w:rPr>
          <w:rFonts w:ascii="Times New Roman" w:hAnsi="Times New Roman"/>
          <w:b/>
          <w:sz w:val="24"/>
          <w:szCs w:val="24"/>
        </w:rPr>
      </w:pPr>
    </w:p>
    <w:sectPr w:rsidR="00930BB3" w:rsidSect="00E03B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BB3" w:rsidRDefault="00930BB3" w:rsidP="00615A6C">
      <w:pPr>
        <w:spacing w:after="0" w:line="240" w:lineRule="auto"/>
      </w:pPr>
      <w:r>
        <w:separator/>
      </w:r>
    </w:p>
  </w:endnote>
  <w:endnote w:type="continuationSeparator" w:id="1">
    <w:p w:rsidR="00930BB3" w:rsidRDefault="00930BB3" w:rsidP="00615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BB3" w:rsidRDefault="00930BB3" w:rsidP="00615A6C">
      <w:pPr>
        <w:spacing w:after="0" w:line="240" w:lineRule="auto"/>
      </w:pPr>
      <w:r>
        <w:separator/>
      </w:r>
    </w:p>
  </w:footnote>
  <w:footnote w:type="continuationSeparator" w:id="1">
    <w:p w:rsidR="00930BB3" w:rsidRDefault="00930BB3" w:rsidP="00615A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25B"/>
    <w:rsid w:val="0002706C"/>
    <w:rsid w:val="00244720"/>
    <w:rsid w:val="00247787"/>
    <w:rsid w:val="003001DA"/>
    <w:rsid w:val="00615A6C"/>
    <w:rsid w:val="007A65F4"/>
    <w:rsid w:val="0085255C"/>
    <w:rsid w:val="0086546A"/>
    <w:rsid w:val="00930BB3"/>
    <w:rsid w:val="00947B7A"/>
    <w:rsid w:val="00AC7455"/>
    <w:rsid w:val="00DB2AFF"/>
    <w:rsid w:val="00E03B19"/>
    <w:rsid w:val="00E60172"/>
    <w:rsid w:val="00E73CE4"/>
    <w:rsid w:val="00ED6FF1"/>
    <w:rsid w:val="00F55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3B19"/>
    <w:pPr>
      <w:spacing w:after="160" w:line="259" w:lineRule="auto"/>
    </w:pPr>
    <w:rPr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73CE4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615A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5A6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615A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5A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51</Words>
  <Characters>295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Photo</dc:title>
  <dc:subject/>
  <dc:creator>Mu Li</dc:creator>
  <cp:keywords/>
  <dc:description/>
  <cp:lastModifiedBy>JonMMx 2000</cp:lastModifiedBy>
  <cp:revision>2</cp:revision>
  <dcterms:created xsi:type="dcterms:W3CDTF">2016-05-18T02:10:00Z</dcterms:created>
  <dcterms:modified xsi:type="dcterms:W3CDTF">2016-05-18T02:10:00Z</dcterms:modified>
</cp:coreProperties>
</file>